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6109" w:rsidRDefault="00B16109" w:rsidP="00542556">
      <w:pPr>
        <w:ind w:left="5244"/>
      </w:pPr>
      <w:r>
        <w:t>Прокурору Щербиновского района</w:t>
      </w:r>
    </w:p>
    <w:p w:rsidR="00B16109" w:rsidRDefault="00B16109" w:rsidP="00542556">
      <w:pPr>
        <w:ind w:left="5244"/>
      </w:pPr>
      <w:r>
        <w:t>советнику юстиции</w:t>
      </w:r>
    </w:p>
    <w:p w:rsidR="00B16109" w:rsidRDefault="00B16109" w:rsidP="00542556">
      <w:pPr>
        <w:ind w:left="5244"/>
      </w:pPr>
    </w:p>
    <w:p w:rsidR="00B16109" w:rsidRDefault="00B16109" w:rsidP="00513FD7">
      <w:pPr>
        <w:ind w:left="5244"/>
      </w:pPr>
      <w:r>
        <w:t>В.В. Юдину</w:t>
      </w:r>
    </w:p>
    <w:p w:rsidR="00B16109" w:rsidRDefault="00B16109" w:rsidP="00542556"/>
    <w:p w:rsidR="00B16109" w:rsidRDefault="00B16109" w:rsidP="00542556"/>
    <w:p w:rsidR="00B16109" w:rsidRDefault="00B16109" w:rsidP="00542556"/>
    <w:p w:rsidR="00B16109" w:rsidRDefault="00B16109" w:rsidP="00542556"/>
    <w:p w:rsidR="00B16109" w:rsidRDefault="00B16109" w:rsidP="00542556"/>
    <w:p w:rsidR="00B16109" w:rsidRDefault="00B16109" w:rsidP="00542556"/>
    <w:p w:rsidR="00B16109" w:rsidRDefault="00B16109" w:rsidP="00542556"/>
    <w:p w:rsidR="00B16109" w:rsidRDefault="00B16109" w:rsidP="00542556">
      <w:pPr>
        <w:ind w:right="176"/>
      </w:pPr>
    </w:p>
    <w:p w:rsidR="00B16109" w:rsidRDefault="00B16109" w:rsidP="00542556">
      <w:pPr>
        <w:ind w:right="176"/>
      </w:pPr>
      <w:r>
        <w:t xml:space="preserve">О направлении проекта </w:t>
      </w:r>
    </w:p>
    <w:p w:rsidR="00B16109" w:rsidRDefault="00B16109" w:rsidP="00542556">
      <w:pPr>
        <w:ind w:right="176"/>
      </w:pPr>
      <w:r>
        <w:t>нормативного правового акта</w:t>
      </w:r>
    </w:p>
    <w:p w:rsidR="00B16109" w:rsidRDefault="00B16109" w:rsidP="00542556"/>
    <w:p w:rsidR="00B16109" w:rsidRDefault="00B16109" w:rsidP="00542556"/>
    <w:p w:rsidR="00B16109" w:rsidRDefault="00B16109" w:rsidP="0064126B">
      <w:pPr>
        <w:jc w:val="center"/>
      </w:pPr>
      <w:r>
        <w:t>Уважаемый Владимир Викторович!</w:t>
      </w:r>
    </w:p>
    <w:p w:rsidR="00B16109" w:rsidRDefault="00B16109" w:rsidP="0064126B">
      <w:pPr>
        <w:jc w:val="center"/>
      </w:pPr>
    </w:p>
    <w:p w:rsidR="00B16109" w:rsidRPr="0021096C" w:rsidRDefault="00B16109" w:rsidP="0021096C">
      <w:pPr>
        <w:jc w:val="both"/>
      </w:pPr>
    </w:p>
    <w:p w:rsidR="00B16109" w:rsidRDefault="00B16109" w:rsidP="00843DF1">
      <w:pPr>
        <w:ind w:right="-1" w:firstLine="709"/>
        <w:jc w:val="both"/>
      </w:pPr>
      <w:r w:rsidRPr="0021096C">
        <w:t>Направляем Вам</w:t>
      </w:r>
      <w:r>
        <w:t>,</w:t>
      </w:r>
      <w:r w:rsidRPr="0021096C">
        <w:t xml:space="preserve"> проект нормативного правового акта </w:t>
      </w:r>
      <w:r>
        <w:t>администрации муниципального образования Щербиновский район «О внесении изменения в постановление администрации муниципального образования Щербиновский район от 30 октября 2017 года № 678 «Об утверждении муниципальной программы муниципального образования Щербиновский район «Развитие физической культуры и спорта в муниципальном образовании Щербиновский район».</w:t>
      </w:r>
    </w:p>
    <w:p w:rsidR="00B16109" w:rsidRDefault="00B16109" w:rsidP="005C667C">
      <w:pPr>
        <w:ind w:right="-1" w:firstLine="709"/>
        <w:jc w:val="both"/>
      </w:pPr>
    </w:p>
    <w:p w:rsidR="00B16109" w:rsidRDefault="00B16109" w:rsidP="005C667C">
      <w:pPr>
        <w:ind w:right="-1" w:firstLine="709"/>
        <w:jc w:val="both"/>
      </w:pPr>
    </w:p>
    <w:p w:rsidR="00B16109" w:rsidRDefault="00B16109" w:rsidP="005C667C">
      <w:pPr>
        <w:ind w:right="-1" w:firstLine="709"/>
        <w:jc w:val="both"/>
      </w:pPr>
    </w:p>
    <w:p w:rsidR="00B16109" w:rsidRPr="00C17D6F" w:rsidRDefault="00B16109" w:rsidP="009B338D">
      <w:pPr>
        <w:pStyle w:val="a0"/>
        <w:jc w:val="both"/>
        <w:rPr>
          <w:rFonts w:ascii="Times New Roman" w:hAnsi="Times New Roman" w:cs="Times New Roman"/>
          <w:sz w:val="28"/>
          <w:szCs w:val="28"/>
        </w:rPr>
      </w:pPr>
      <w:r w:rsidRPr="00C17D6F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B16109" w:rsidRPr="00C17D6F" w:rsidRDefault="00B16109" w:rsidP="009B338D">
      <w:pPr>
        <w:pStyle w:val="a0"/>
        <w:jc w:val="both"/>
        <w:rPr>
          <w:rFonts w:ascii="Times New Roman" w:hAnsi="Times New Roman" w:cs="Times New Roman"/>
          <w:sz w:val="28"/>
          <w:szCs w:val="28"/>
        </w:rPr>
      </w:pPr>
      <w:r w:rsidRPr="00C17D6F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B16109" w:rsidRPr="00C17D6F" w:rsidRDefault="00B16109" w:rsidP="009B338D">
      <w:pPr>
        <w:pStyle w:val="a0"/>
        <w:jc w:val="both"/>
        <w:rPr>
          <w:rFonts w:ascii="Times New Roman" w:hAnsi="Times New Roman" w:cs="Times New Roman"/>
          <w:sz w:val="28"/>
          <w:szCs w:val="28"/>
        </w:rPr>
      </w:pPr>
      <w:r w:rsidRPr="00C17D6F">
        <w:rPr>
          <w:rFonts w:ascii="Times New Roman" w:hAnsi="Times New Roman" w:cs="Times New Roman"/>
          <w:sz w:val="28"/>
          <w:szCs w:val="28"/>
        </w:rPr>
        <w:t xml:space="preserve">Щербиновский район, начальник отдела </w:t>
      </w:r>
    </w:p>
    <w:p w:rsidR="00B16109" w:rsidRPr="00C17D6F" w:rsidRDefault="00B16109" w:rsidP="009B338D">
      <w:pPr>
        <w:pStyle w:val="a0"/>
        <w:jc w:val="both"/>
        <w:rPr>
          <w:rFonts w:ascii="Times New Roman" w:hAnsi="Times New Roman" w:cs="Times New Roman"/>
          <w:sz w:val="28"/>
          <w:szCs w:val="28"/>
        </w:rPr>
      </w:pPr>
      <w:r w:rsidRPr="00C17D6F">
        <w:rPr>
          <w:rFonts w:ascii="Times New Roman" w:hAnsi="Times New Roman" w:cs="Times New Roman"/>
          <w:sz w:val="28"/>
          <w:szCs w:val="28"/>
        </w:rPr>
        <w:t xml:space="preserve">по взаимодействию с правоохранительными </w:t>
      </w:r>
    </w:p>
    <w:p w:rsidR="00B16109" w:rsidRPr="00C17D6F" w:rsidRDefault="00B16109" w:rsidP="009B338D">
      <w:pPr>
        <w:pStyle w:val="a0"/>
        <w:jc w:val="both"/>
        <w:rPr>
          <w:rFonts w:ascii="Times New Roman" w:hAnsi="Times New Roman" w:cs="Times New Roman"/>
          <w:sz w:val="28"/>
          <w:szCs w:val="28"/>
        </w:rPr>
      </w:pPr>
      <w:r w:rsidRPr="00C17D6F">
        <w:rPr>
          <w:rFonts w:ascii="Times New Roman" w:hAnsi="Times New Roman" w:cs="Times New Roman"/>
          <w:sz w:val="28"/>
          <w:szCs w:val="28"/>
        </w:rPr>
        <w:t xml:space="preserve">органами и казачеством администрации </w:t>
      </w:r>
    </w:p>
    <w:p w:rsidR="00B16109" w:rsidRPr="00C17D6F" w:rsidRDefault="00B16109" w:rsidP="009B338D">
      <w:pPr>
        <w:pStyle w:val="a0"/>
        <w:jc w:val="both"/>
        <w:rPr>
          <w:rFonts w:ascii="Times New Roman" w:hAnsi="Times New Roman" w:cs="Times New Roman"/>
          <w:sz w:val="28"/>
          <w:szCs w:val="28"/>
        </w:rPr>
      </w:pPr>
      <w:r w:rsidRPr="00C17D6F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B16109" w:rsidRPr="00C17D6F" w:rsidRDefault="00B16109" w:rsidP="009B338D">
      <w:pPr>
        <w:pStyle w:val="a0"/>
        <w:jc w:val="both"/>
        <w:rPr>
          <w:rFonts w:ascii="Times New Roman" w:hAnsi="Times New Roman" w:cs="Times New Roman"/>
          <w:sz w:val="28"/>
          <w:szCs w:val="28"/>
        </w:rPr>
      </w:pPr>
      <w:r w:rsidRPr="00C17D6F">
        <w:rPr>
          <w:rFonts w:ascii="Times New Roman" w:hAnsi="Times New Roman" w:cs="Times New Roman"/>
          <w:sz w:val="28"/>
          <w:szCs w:val="28"/>
        </w:rPr>
        <w:t xml:space="preserve">Щербиновский район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С.В. Пла</w:t>
      </w:r>
      <w:r w:rsidRPr="00C17D6F">
        <w:rPr>
          <w:rFonts w:ascii="Times New Roman" w:hAnsi="Times New Roman" w:cs="Times New Roman"/>
          <w:sz w:val="28"/>
          <w:szCs w:val="28"/>
        </w:rPr>
        <w:t>хотный</w:t>
      </w:r>
    </w:p>
    <w:p w:rsidR="00B16109" w:rsidRDefault="00B16109" w:rsidP="00542556">
      <w:pPr>
        <w:ind w:firstLine="798"/>
        <w:jc w:val="both"/>
      </w:pPr>
    </w:p>
    <w:p w:rsidR="00B16109" w:rsidRDefault="00B16109" w:rsidP="00F9398B">
      <w:pPr>
        <w:jc w:val="both"/>
      </w:pPr>
    </w:p>
    <w:p w:rsidR="00B16109" w:rsidRDefault="00B16109" w:rsidP="00F9398B">
      <w:pPr>
        <w:jc w:val="both"/>
      </w:pPr>
    </w:p>
    <w:p w:rsidR="00B16109" w:rsidRDefault="00B16109" w:rsidP="00F9398B">
      <w:pPr>
        <w:jc w:val="both"/>
      </w:pPr>
    </w:p>
    <w:p w:rsidR="00B16109" w:rsidRDefault="00B16109" w:rsidP="00F9398B">
      <w:pPr>
        <w:jc w:val="both"/>
      </w:pPr>
    </w:p>
    <w:p w:rsidR="00B16109" w:rsidRDefault="00B16109" w:rsidP="00F9398B">
      <w:pPr>
        <w:jc w:val="both"/>
      </w:pPr>
    </w:p>
    <w:p w:rsidR="00B16109" w:rsidRDefault="00B16109" w:rsidP="00F9398B">
      <w:pPr>
        <w:jc w:val="both"/>
        <w:rPr>
          <w:u w:val="single"/>
        </w:rPr>
      </w:pPr>
    </w:p>
    <w:p w:rsidR="00B16109" w:rsidRPr="00A15B16" w:rsidRDefault="00B16109" w:rsidP="00F9398B">
      <w:pPr>
        <w:jc w:val="both"/>
        <w:rPr>
          <w:u w:val="single"/>
        </w:rPr>
      </w:pPr>
    </w:p>
    <w:p w:rsidR="00B16109" w:rsidRPr="00D4546A" w:rsidRDefault="00B16109" w:rsidP="00F9398B">
      <w:pPr>
        <w:jc w:val="both"/>
        <w:rPr>
          <w:sz w:val="24"/>
          <w:szCs w:val="24"/>
        </w:rPr>
      </w:pPr>
      <w:r w:rsidRPr="00D4546A">
        <w:rPr>
          <w:sz w:val="24"/>
          <w:szCs w:val="24"/>
        </w:rPr>
        <w:t>В.Б. Курило</w:t>
      </w:r>
    </w:p>
    <w:p w:rsidR="00B16109" w:rsidRDefault="00B16109" w:rsidP="00542556">
      <w:pPr>
        <w:jc w:val="both"/>
      </w:pPr>
      <w:r>
        <w:rPr>
          <w:sz w:val="24"/>
          <w:szCs w:val="24"/>
        </w:rPr>
        <w:t>7-81-66</w:t>
      </w:r>
      <w:r>
        <w:tab/>
      </w:r>
    </w:p>
    <w:p w:rsidR="00B16109" w:rsidRPr="0062332B" w:rsidRDefault="00B16109" w:rsidP="00285142">
      <w:pPr>
        <w:jc w:val="both"/>
        <w:rPr>
          <w:sz w:val="24"/>
          <w:szCs w:val="24"/>
        </w:rPr>
      </w:pPr>
      <w:bookmarkStart w:id="0" w:name="_GoBack"/>
      <w:bookmarkEnd w:id="0"/>
    </w:p>
    <w:sectPr w:rsidR="00B16109" w:rsidRPr="0062332B" w:rsidSect="0021096C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6109" w:rsidRDefault="00B16109">
      <w:r>
        <w:separator/>
      </w:r>
    </w:p>
  </w:endnote>
  <w:endnote w:type="continuationSeparator" w:id="1">
    <w:p w:rsidR="00B16109" w:rsidRDefault="00B161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6109" w:rsidRDefault="00B16109">
      <w:r>
        <w:separator/>
      </w:r>
    </w:p>
  </w:footnote>
  <w:footnote w:type="continuationSeparator" w:id="1">
    <w:p w:rsidR="00B16109" w:rsidRDefault="00B1610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autoHyphenation/>
  <w:hyphenationZone w:val="357"/>
  <w:doNotHyphenateCaps/>
  <w:drawingGridHorizontalSpacing w:val="57"/>
  <w:displayVerticalDrawingGridEvery w:val="2"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D10D5"/>
    <w:rsid w:val="00001A09"/>
    <w:rsid w:val="000126B2"/>
    <w:rsid w:val="000153BD"/>
    <w:rsid w:val="000219AC"/>
    <w:rsid w:val="000438EE"/>
    <w:rsid w:val="00044883"/>
    <w:rsid w:val="00046C8C"/>
    <w:rsid w:val="0005503B"/>
    <w:rsid w:val="00055853"/>
    <w:rsid w:val="000567D9"/>
    <w:rsid w:val="00064FBC"/>
    <w:rsid w:val="00091D91"/>
    <w:rsid w:val="00093688"/>
    <w:rsid w:val="000B4CB1"/>
    <w:rsid w:val="000C0A40"/>
    <w:rsid w:val="000C3B07"/>
    <w:rsid w:val="000C45E5"/>
    <w:rsid w:val="000C6036"/>
    <w:rsid w:val="000D2205"/>
    <w:rsid w:val="000E1B74"/>
    <w:rsid w:val="000E6E8E"/>
    <w:rsid w:val="000E709D"/>
    <w:rsid w:val="000F44EA"/>
    <w:rsid w:val="000F697C"/>
    <w:rsid w:val="00103167"/>
    <w:rsid w:val="00105771"/>
    <w:rsid w:val="00123300"/>
    <w:rsid w:val="001479FA"/>
    <w:rsid w:val="001612F1"/>
    <w:rsid w:val="00161D3F"/>
    <w:rsid w:val="001657A1"/>
    <w:rsid w:val="00167E58"/>
    <w:rsid w:val="00167EE6"/>
    <w:rsid w:val="001726C3"/>
    <w:rsid w:val="00174013"/>
    <w:rsid w:val="001834ED"/>
    <w:rsid w:val="00184263"/>
    <w:rsid w:val="00192E01"/>
    <w:rsid w:val="00196331"/>
    <w:rsid w:val="001A630C"/>
    <w:rsid w:val="001B5653"/>
    <w:rsid w:val="001C693A"/>
    <w:rsid w:val="001C77F8"/>
    <w:rsid w:val="001D1548"/>
    <w:rsid w:val="001D1C6B"/>
    <w:rsid w:val="001E5DD6"/>
    <w:rsid w:val="001F17F8"/>
    <w:rsid w:val="001F48A6"/>
    <w:rsid w:val="0021096C"/>
    <w:rsid w:val="00212156"/>
    <w:rsid w:val="00221841"/>
    <w:rsid w:val="002476B8"/>
    <w:rsid w:val="002511DA"/>
    <w:rsid w:val="002554D9"/>
    <w:rsid w:val="00263648"/>
    <w:rsid w:val="002670B2"/>
    <w:rsid w:val="00267314"/>
    <w:rsid w:val="002674DC"/>
    <w:rsid w:val="002701FE"/>
    <w:rsid w:val="00272BA9"/>
    <w:rsid w:val="00283D8A"/>
    <w:rsid w:val="00285142"/>
    <w:rsid w:val="00290196"/>
    <w:rsid w:val="00293E3C"/>
    <w:rsid w:val="002A2A98"/>
    <w:rsid w:val="002B16D2"/>
    <w:rsid w:val="002B5A1B"/>
    <w:rsid w:val="002B639F"/>
    <w:rsid w:val="002B7E4F"/>
    <w:rsid w:val="002C2401"/>
    <w:rsid w:val="002C3EFA"/>
    <w:rsid w:val="002C5EEA"/>
    <w:rsid w:val="002C6096"/>
    <w:rsid w:val="002D2E4D"/>
    <w:rsid w:val="002D758E"/>
    <w:rsid w:val="002E5374"/>
    <w:rsid w:val="002F4104"/>
    <w:rsid w:val="00305635"/>
    <w:rsid w:val="00306A20"/>
    <w:rsid w:val="00316C4F"/>
    <w:rsid w:val="003247DB"/>
    <w:rsid w:val="00330C38"/>
    <w:rsid w:val="00330FA6"/>
    <w:rsid w:val="00332665"/>
    <w:rsid w:val="00332CC8"/>
    <w:rsid w:val="00333ADC"/>
    <w:rsid w:val="0034181E"/>
    <w:rsid w:val="00341D9B"/>
    <w:rsid w:val="003658D5"/>
    <w:rsid w:val="00365902"/>
    <w:rsid w:val="003716C9"/>
    <w:rsid w:val="00372402"/>
    <w:rsid w:val="00373FFA"/>
    <w:rsid w:val="00375BE2"/>
    <w:rsid w:val="00387B32"/>
    <w:rsid w:val="00392727"/>
    <w:rsid w:val="003A2D2F"/>
    <w:rsid w:val="003B0A64"/>
    <w:rsid w:val="003B0C33"/>
    <w:rsid w:val="003B4303"/>
    <w:rsid w:val="003B75ED"/>
    <w:rsid w:val="003C1BF8"/>
    <w:rsid w:val="003C747B"/>
    <w:rsid w:val="003D291A"/>
    <w:rsid w:val="003D3F6B"/>
    <w:rsid w:val="003D58CD"/>
    <w:rsid w:val="003D7E60"/>
    <w:rsid w:val="003E1664"/>
    <w:rsid w:val="003E2649"/>
    <w:rsid w:val="003F00E3"/>
    <w:rsid w:val="003F2332"/>
    <w:rsid w:val="00406DAD"/>
    <w:rsid w:val="00420829"/>
    <w:rsid w:val="0042681F"/>
    <w:rsid w:val="0043042E"/>
    <w:rsid w:val="00441ACD"/>
    <w:rsid w:val="00444EBF"/>
    <w:rsid w:val="0044575E"/>
    <w:rsid w:val="00450670"/>
    <w:rsid w:val="00450D2F"/>
    <w:rsid w:val="004665BC"/>
    <w:rsid w:val="0046768D"/>
    <w:rsid w:val="00470F60"/>
    <w:rsid w:val="004714EF"/>
    <w:rsid w:val="00472634"/>
    <w:rsid w:val="00476040"/>
    <w:rsid w:val="00485A12"/>
    <w:rsid w:val="004A1BB8"/>
    <w:rsid w:val="004B1F1E"/>
    <w:rsid w:val="004B61A7"/>
    <w:rsid w:val="004C51EA"/>
    <w:rsid w:val="004C7C4C"/>
    <w:rsid w:val="004D10D5"/>
    <w:rsid w:val="004E6705"/>
    <w:rsid w:val="004E7723"/>
    <w:rsid w:val="004F4321"/>
    <w:rsid w:val="004F437B"/>
    <w:rsid w:val="0050016F"/>
    <w:rsid w:val="005019FA"/>
    <w:rsid w:val="00503FD6"/>
    <w:rsid w:val="00506C94"/>
    <w:rsid w:val="00507251"/>
    <w:rsid w:val="00507E6B"/>
    <w:rsid w:val="00511D8A"/>
    <w:rsid w:val="00513E16"/>
    <w:rsid w:val="00513FD7"/>
    <w:rsid w:val="0051409F"/>
    <w:rsid w:val="0051581C"/>
    <w:rsid w:val="00516645"/>
    <w:rsid w:val="00542556"/>
    <w:rsid w:val="00543353"/>
    <w:rsid w:val="00555F46"/>
    <w:rsid w:val="00563D54"/>
    <w:rsid w:val="0057037F"/>
    <w:rsid w:val="00571104"/>
    <w:rsid w:val="00572665"/>
    <w:rsid w:val="00573FA6"/>
    <w:rsid w:val="00574E3E"/>
    <w:rsid w:val="005777E9"/>
    <w:rsid w:val="00593895"/>
    <w:rsid w:val="005A26F5"/>
    <w:rsid w:val="005A6F28"/>
    <w:rsid w:val="005C0F29"/>
    <w:rsid w:val="005C667C"/>
    <w:rsid w:val="005D211E"/>
    <w:rsid w:val="005D35EB"/>
    <w:rsid w:val="006002C0"/>
    <w:rsid w:val="0060456C"/>
    <w:rsid w:val="00604F88"/>
    <w:rsid w:val="00605788"/>
    <w:rsid w:val="006176EB"/>
    <w:rsid w:val="0062332B"/>
    <w:rsid w:val="00623F39"/>
    <w:rsid w:val="00624C06"/>
    <w:rsid w:val="00626548"/>
    <w:rsid w:val="00627284"/>
    <w:rsid w:val="00635E79"/>
    <w:rsid w:val="0064126B"/>
    <w:rsid w:val="006443E1"/>
    <w:rsid w:val="00647A49"/>
    <w:rsid w:val="00647C5B"/>
    <w:rsid w:val="0065176A"/>
    <w:rsid w:val="006656D7"/>
    <w:rsid w:val="00671E5B"/>
    <w:rsid w:val="00687A59"/>
    <w:rsid w:val="00690BC9"/>
    <w:rsid w:val="00695454"/>
    <w:rsid w:val="006968DC"/>
    <w:rsid w:val="006A6978"/>
    <w:rsid w:val="006B60CD"/>
    <w:rsid w:val="006B77A8"/>
    <w:rsid w:val="006C41BD"/>
    <w:rsid w:val="006E60A7"/>
    <w:rsid w:val="006E7FE9"/>
    <w:rsid w:val="006F3130"/>
    <w:rsid w:val="00710136"/>
    <w:rsid w:val="00710F66"/>
    <w:rsid w:val="00717730"/>
    <w:rsid w:val="00717E7B"/>
    <w:rsid w:val="007225AE"/>
    <w:rsid w:val="00722EE1"/>
    <w:rsid w:val="0072660F"/>
    <w:rsid w:val="0073180F"/>
    <w:rsid w:val="00740DC0"/>
    <w:rsid w:val="0074166E"/>
    <w:rsid w:val="00742536"/>
    <w:rsid w:val="0074481A"/>
    <w:rsid w:val="00744DE6"/>
    <w:rsid w:val="00744DF6"/>
    <w:rsid w:val="007471B7"/>
    <w:rsid w:val="00753D73"/>
    <w:rsid w:val="00760DBA"/>
    <w:rsid w:val="007644FE"/>
    <w:rsid w:val="00767B45"/>
    <w:rsid w:val="00772CD6"/>
    <w:rsid w:val="00783E7E"/>
    <w:rsid w:val="00785C5A"/>
    <w:rsid w:val="00787C98"/>
    <w:rsid w:val="007908AB"/>
    <w:rsid w:val="00791EF9"/>
    <w:rsid w:val="00791F4F"/>
    <w:rsid w:val="00792A00"/>
    <w:rsid w:val="00793843"/>
    <w:rsid w:val="00794BFB"/>
    <w:rsid w:val="00794F9B"/>
    <w:rsid w:val="00795CEE"/>
    <w:rsid w:val="0079730F"/>
    <w:rsid w:val="007A2B56"/>
    <w:rsid w:val="007B5C8B"/>
    <w:rsid w:val="007C6106"/>
    <w:rsid w:val="007D5ED8"/>
    <w:rsid w:val="007E1B6B"/>
    <w:rsid w:val="007E3AFC"/>
    <w:rsid w:val="007F3936"/>
    <w:rsid w:val="007F5D8D"/>
    <w:rsid w:val="008019CB"/>
    <w:rsid w:val="00810FBB"/>
    <w:rsid w:val="008134DF"/>
    <w:rsid w:val="0081409C"/>
    <w:rsid w:val="00814115"/>
    <w:rsid w:val="0082157B"/>
    <w:rsid w:val="00822EC3"/>
    <w:rsid w:val="0082735C"/>
    <w:rsid w:val="00834132"/>
    <w:rsid w:val="00837A2B"/>
    <w:rsid w:val="0084008E"/>
    <w:rsid w:val="00843DF1"/>
    <w:rsid w:val="00844EAC"/>
    <w:rsid w:val="00846E6E"/>
    <w:rsid w:val="00852E3A"/>
    <w:rsid w:val="00852F7D"/>
    <w:rsid w:val="0085527D"/>
    <w:rsid w:val="0086030A"/>
    <w:rsid w:val="00862851"/>
    <w:rsid w:val="00866346"/>
    <w:rsid w:val="008705D8"/>
    <w:rsid w:val="0088181F"/>
    <w:rsid w:val="00886931"/>
    <w:rsid w:val="008879FB"/>
    <w:rsid w:val="008935C5"/>
    <w:rsid w:val="00893A36"/>
    <w:rsid w:val="00895145"/>
    <w:rsid w:val="008A20BF"/>
    <w:rsid w:val="008B1A70"/>
    <w:rsid w:val="008B23D3"/>
    <w:rsid w:val="008B549E"/>
    <w:rsid w:val="008B7112"/>
    <w:rsid w:val="008C7519"/>
    <w:rsid w:val="008C7956"/>
    <w:rsid w:val="008D6144"/>
    <w:rsid w:val="008D6E1F"/>
    <w:rsid w:val="008E000E"/>
    <w:rsid w:val="008E0710"/>
    <w:rsid w:val="008E2533"/>
    <w:rsid w:val="008E5598"/>
    <w:rsid w:val="00901BBA"/>
    <w:rsid w:val="00904459"/>
    <w:rsid w:val="009105B2"/>
    <w:rsid w:val="00910BF6"/>
    <w:rsid w:val="00917D61"/>
    <w:rsid w:val="00922454"/>
    <w:rsid w:val="009345E2"/>
    <w:rsid w:val="00937FA9"/>
    <w:rsid w:val="009408AA"/>
    <w:rsid w:val="00940C2A"/>
    <w:rsid w:val="00945247"/>
    <w:rsid w:val="00951365"/>
    <w:rsid w:val="009638E3"/>
    <w:rsid w:val="009649A8"/>
    <w:rsid w:val="009737C1"/>
    <w:rsid w:val="009952FE"/>
    <w:rsid w:val="009A20A4"/>
    <w:rsid w:val="009A725B"/>
    <w:rsid w:val="009B2EED"/>
    <w:rsid w:val="009B338D"/>
    <w:rsid w:val="009B4E38"/>
    <w:rsid w:val="009C5960"/>
    <w:rsid w:val="009D7307"/>
    <w:rsid w:val="009E747D"/>
    <w:rsid w:val="009F1CD8"/>
    <w:rsid w:val="00A100C1"/>
    <w:rsid w:val="00A103A6"/>
    <w:rsid w:val="00A15B16"/>
    <w:rsid w:val="00A170EE"/>
    <w:rsid w:val="00A170F0"/>
    <w:rsid w:val="00A23680"/>
    <w:rsid w:val="00A30585"/>
    <w:rsid w:val="00A3090B"/>
    <w:rsid w:val="00A470C3"/>
    <w:rsid w:val="00A53027"/>
    <w:rsid w:val="00A65058"/>
    <w:rsid w:val="00A73A46"/>
    <w:rsid w:val="00A87DA3"/>
    <w:rsid w:val="00A9507D"/>
    <w:rsid w:val="00AA1BC5"/>
    <w:rsid w:val="00AA3094"/>
    <w:rsid w:val="00AA50CA"/>
    <w:rsid w:val="00AA79AA"/>
    <w:rsid w:val="00AB0496"/>
    <w:rsid w:val="00AB3814"/>
    <w:rsid w:val="00AB4621"/>
    <w:rsid w:val="00AC0B01"/>
    <w:rsid w:val="00AC2820"/>
    <w:rsid w:val="00AC2CDB"/>
    <w:rsid w:val="00AC4975"/>
    <w:rsid w:val="00AC54B4"/>
    <w:rsid w:val="00AD0978"/>
    <w:rsid w:val="00AD0C93"/>
    <w:rsid w:val="00AD36B2"/>
    <w:rsid w:val="00AD4BEB"/>
    <w:rsid w:val="00AD6D94"/>
    <w:rsid w:val="00AE023A"/>
    <w:rsid w:val="00AE34E3"/>
    <w:rsid w:val="00AF74EB"/>
    <w:rsid w:val="00B06F5B"/>
    <w:rsid w:val="00B116F2"/>
    <w:rsid w:val="00B1216E"/>
    <w:rsid w:val="00B16109"/>
    <w:rsid w:val="00B31CFF"/>
    <w:rsid w:val="00B47174"/>
    <w:rsid w:val="00B52608"/>
    <w:rsid w:val="00B55E69"/>
    <w:rsid w:val="00B671D8"/>
    <w:rsid w:val="00B70233"/>
    <w:rsid w:val="00B77488"/>
    <w:rsid w:val="00B90B21"/>
    <w:rsid w:val="00B92CD9"/>
    <w:rsid w:val="00B93D37"/>
    <w:rsid w:val="00BA173B"/>
    <w:rsid w:val="00BA39BD"/>
    <w:rsid w:val="00BB180A"/>
    <w:rsid w:val="00BB4882"/>
    <w:rsid w:val="00BB4B6F"/>
    <w:rsid w:val="00BC43AE"/>
    <w:rsid w:val="00BC52EC"/>
    <w:rsid w:val="00BC549D"/>
    <w:rsid w:val="00BC5A6F"/>
    <w:rsid w:val="00BC67BD"/>
    <w:rsid w:val="00BD0E6C"/>
    <w:rsid w:val="00BD4828"/>
    <w:rsid w:val="00BD5C3B"/>
    <w:rsid w:val="00BD6FB3"/>
    <w:rsid w:val="00BF1756"/>
    <w:rsid w:val="00BF1C26"/>
    <w:rsid w:val="00BF4506"/>
    <w:rsid w:val="00BF6745"/>
    <w:rsid w:val="00BF73B6"/>
    <w:rsid w:val="00C06199"/>
    <w:rsid w:val="00C07900"/>
    <w:rsid w:val="00C13E11"/>
    <w:rsid w:val="00C17D6F"/>
    <w:rsid w:val="00C24AE9"/>
    <w:rsid w:val="00C310D0"/>
    <w:rsid w:val="00C31DC5"/>
    <w:rsid w:val="00C34C7B"/>
    <w:rsid w:val="00C37262"/>
    <w:rsid w:val="00C442F0"/>
    <w:rsid w:val="00C465B2"/>
    <w:rsid w:val="00C51323"/>
    <w:rsid w:val="00C5503A"/>
    <w:rsid w:val="00C627DD"/>
    <w:rsid w:val="00C749A0"/>
    <w:rsid w:val="00C80350"/>
    <w:rsid w:val="00C81D7B"/>
    <w:rsid w:val="00C81DB3"/>
    <w:rsid w:val="00C82A5A"/>
    <w:rsid w:val="00C87F98"/>
    <w:rsid w:val="00C95A1C"/>
    <w:rsid w:val="00CA169F"/>
    <w:rsid w:val="00CA1ACA"/>
    <w:rsid w:val="00CB39AA"/>
    <w:rsid w:val="00CB3B2C"/>
    <w:rsid w:val="00CC65F7"/>
    <w:rsid w:val="00CD0263"/>
    <w:rsid w:val="00CD144D"/>
    <w:rsid w:val="00CD42AB"/>
    <w:rsid w:val="00CE218C"/>
    <w:rsid w:val="00CE4754"/>
    <w:rsid w:val="00CE6BF8"/>
    <w:rsid w:val="00CE784F"/>
    <w:rsid w:val="00CF53F5"/>
    <w:rsid w:val="00CF7157"/>
    <w:rsid w:val="00D022E8"/>
    <w:rsid w:val="00D033A9"/>
    <w:rsid w:val="00D05CAE"/>
    <w:rsid w:val="00D11389"/>
    <w:rsid w:val="00D11AB7"/>
    <w:rsid w:val="00D136F5"/>
    <w:rsid w:val="00D15AD3"/>
    <w:rsid w:val="00D3122D"/>
    <w:rsid w:val="00D31905"/>
    <w:rsid w:val="00D34AB8"/>
    <w:rsid w:val="00D35A3F"/>
    <w:rsid w:val="00D35B8D"/>
    <w:rsid w:val="00D3735E"/>
    <w:rsid w:val="00D44487"/>
    <w:rsid w:val="00D4546A"/>
    <w:rsid w:val="00D47BED"/>
    <w:rsid w:val="00D55119"/>
    <w:rsid w:val="00D57DB5"/>
    <w:rsid w:val="00D633FE"/>
    <w:rsid w:val="00D709A6"/>
    <w:rsid w:val="00D718AB"/>
    <w:rsid w:val="00D81726"/>
    <w:rsid w:val="00D845F2"/>
    <w:rsid w:val="00D85011"/>
    <w:rsid w:val="00D97E2B"/>
    <w:rsid w:val="00DA1CFD"/>
    <w:rsid w:val="00DA2A8E"/>
    <w:rsid w:val="00DA2D06"/>
    <w:rsid w:val="00DA730D"/>
    <w:rsid w:val="00DB0BD2"/>
    <w:rsid w:val="00DB0F4D"/>
    <w:rsid w:val="00DB525D"/>
    <w:rsid w:val="00DC0641"/>
    <w:rsid w:val="00DC25DB"/>
    <w:rsid w:val="00DD0280"/>
    <w:rsid w:val="00DD15D4"/>
    <w:rsid w:val="00DD47DA"/>
    <w:rsid w:val="00DD79B3"/>
    <w:rsid w:val="00DD7A4F"/>
    <w:rsid w:val="00DE2D56"/>
    <w:rsid w:val="00DE6B91"/>
    <w:rsid w:val="00DF1807"/>
    <w:rsid w:val="00DF4F6A"/>
    <w:rsid w:val="00DF6F98"/>
    <w:rsid w:val="00E046B9"/>
    <w:rsid w:val="00E07529"/>
    <w:rsid w:val="00E11CDD"/>
    <w:rsid w:val="00E1230A"/>
    <w:rsid w:val="00E13A72"/>
    <w:rsid w:val="00E26FF6"/>
    <w:rsid w:val="00E30F85"/>
    <w:rsid w:val="00E400F3"/>
    <w:rsid w:val="00E45491"/>
    <w:rsid w:val="00E46D1D"/>
    <w:rsid w:val="00E53029"/>
    <w:rsid w:val="00E54E12"/>
    <w:rsid w:val="00E904CA"/>
    <w:rsid w:val="00E91753"/>
    <w:rsid w:val="00E926B4"/>
    <w:rsid w:val="00E96094"/>
    <w:rsid w:val="00E96B24"/>
    <w:rsid w:val="00EA1376"/>
    <w:rsid w:val="00EA1542"/>
    <w:rsid w:val="00EA1B6D"/>
    <w:rsid w:val="00EB2D19"/>
    <w:rsid w:val="00EB432D"/>
    <w:rsid w:val="00EB7A1C"/>
    <w:rsid w:val="00ED3E31"/>
    <w:rsid w:val="00ED63A3"/>
    <w:rsid w:val="00EE3F66"/>
    <w:rsid w:val="00EF15E7"/>
    <w:rsid w:val="00EF5552"/>
    <w:rsid w:val="00F00617"/>
    <w:rsid w:val="00F07A3B"/>
    <w:rsid w:val="00F15104"/>
    <w:rsid w:val="00F22CB0"/>
    <w:rsid w:val="00F22E8D"/>
    <w:rsid w:val="00F23914"/>
    <w:rsid w:val="00F2633E"/>
    <w:rsid w:val="00F3374D"/>
    <w:rsid w:val="00F44EDB"/>
    <w:rsid w:val="00F45B59"/>
    <w:rsid w:val="00F61863"/>
    <w:rsid w:val="00F64971"/>
    <w:rsid w:val="00F6564C"/>
    <w:rsid w:val="00F6593B"/>
    <w:rsid w:val="00F73E1B"/>
    <w:rsid w:val="00F8754B"/>
    <w:rsid w:val="00F90664"/>
    <w:rsid w:val="00F92BDE"/>
    <w:rsid w:val="00F93532"/>
    <w:rsid w:val="00F9398B"/>
    <w:rsid w:val="00F94A9F"/>
    <w:rsid w:val="00FA07B1"/>
    <w:rsid w:val="00FA485A"/>
    <w:rsid w:val="00FB17ED"/>
    <w:rsid w:val="00FB43CF"/>
    <w:rsid w:val="00FC195B"/>
    <w:rsid w:val="00FF0687"/>
    <w:rsid w:val="00FF09AA"/>
    <w:rsid w:val="00FF2B94"/>
    <w:rsid w:val="00FF52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4CB1"/>
    <w:rPr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B0BD2"/>
    <w:pPr>
      <w:keepNext/>
      <w:autoSpaceDE w:val="0"/>
      <w:autoSpaceDN w:val="0"/>
      <w:adjustRightInd w:val="0"/>
      <w:jc w:val="center"/>
      <w:outlineLvl w:val="1"/>
    </w:pPr>
    <w:rPr>
      <w:rFonts w:ascii="Cambria" w:hAnsi="Cambria" w:cs="Cambria"/>
      <w:b/>
      <w:bCs/>
      <w:i/>
      <w:i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D35B8D"/>
    <w:rPr>
      <w:rFonts w:ascii="Cambria" w:hAnsi="Cambria" w:cs="Cambria"/>
      <w:b/>
      <w:bCs/>
      <w:i/>
      <w:iCs/>
      <w:sz w:val="28"/>
      <w:szCs w:val="28"/>
    </w:rPr>
  </w:style>
  <w:style w:type="paragraph" w:styleId="Header">
    <w:name w:val="header"/>
    <w:basedOn w:val="Normal"/>
    <w:link w:val="HeaderChar"/>
    <w:uiPriority w:val="99"/>
    <w:rsid w:val="008B23D3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35B8D"/>
    <w:rPr>
      <w:sz w:val="28"/>
      <w:szCs w:val="28"/>
    </w:rPr>
  </w:style>
  <w:style w:type="character" w:styleId="PageNumber">
    <w:name w:val="page number"/>
    <w:basedOn w:val="DefaultParagraphFont"/>
    <w:uiPriority w:val="99"/>
    <w:rsid w:val="008B23D3"/>
  </w:style>
  <w:style w:type="paragraph" w:styleId="BalloonText">
    <w:name w:val="Balloon Text"/>
    <w:basedOn w:val="Normal"/>
    <w:link w:val="BalloonTextChar"/>
    <w:uiPriority w:val="99"/>
    <w:semiHidden/>
    <w:rsid w:val="00A23680"/>
    <w:rPr>
      <w:sz w:val="2"/>
      <w:szCs w:val="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35B8D"/>
    <w:rPr>
      <w:sz w:val="2"/>
      <w:szCs w:val="2"/>
    </w:rPr>
  </w:style>
  <w:style w:type="paragraph" w:styleId="Footer">
    <w:name w:val="footer"/>
    <w:basedOn w:val="Normal"/>
    <w:link w:val="FooterChar"/>
    <w:uiPriority w:val="99"/>
    <w:rsid w:val="00A23680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35B8D"/>
    <w:rPr>
      <w:sz w:val="28"/>
      <w:szCs w:val="28"/>
    </w:rPr>
  </w:style>
  <w:style w:type="paragraph" w:customStyle="1" w:styleId="a">
    <w:name w:val="Знак"/>
    <w:basedOn w:val="Normal"/>
    <w:uiPriority w:val="99"/>
    <w:rsid w:val="00DF6F98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5">
    <w:name w:val="Основной текст (5)_"/>
    <w:link w:val="50"/>
    <w:uiPriority w:val="99"/>
    <w:locked/>
    <w:rsid w:val="00E96094"/>
    <w:rPr>
      <w:b/>
      <w:bCs/>
      <w:spacing w:val="12"/>
      <w:sz w:val="24"/>
      <w:szCs w:val="24"/>
      <w:shd w:val="clear" w:color="auto" w:fill="FFFFFF"/>
    </w:rPr>
  </w:style>
  <w:style w:type="paragraph" w:customStyle="1" w:styleId="50">
    <w:name w:val="Основной текст (5)"/>
    <w:basedOn w:val="Normal"/>
    <w:link w:val="5"/>
    <w:uiPriority w:val="99"/>
    <w:rsid w:val="00E96094"/>
    <w:pPr>
      <w:shd w:val="clear" w:color="auto" w:fill="FFFFFF"/>
      <w:spacing w:before="780" w:after="60" w:line="240" w:lineRule="atLeast"/>
      <w:jc w:val="center"/>
    </w:pPr>
    <w:rPr>
      <w:b/>
      <w:bCs/>
      <w:spacing w:val="12"/>
      <w:sz w:val="24"/>
      <w:szCs w:val="24"/>
    </w:rPr>
  </w:style>
  <w:style w:type="character" w:customStyle="1" w:styleId="2">
    <w:name w:val="Основной текст (2)_"/>
    <w:link w:val="20"/>
    <w:uiPriority w:val="99"/>
    <w:locked/>
    <w:rsid w:val="00E1230A"/>
    <w:rPr>
      <w:spacing w:val="6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Normal"/>
    <w:link w:val="2"/>
    <w:uiPriority w:val="99"/>
    <w:rsid w:val="00E1230A"/>
    <w:pPr>
      <w:shd w:val="clear" w:color="auto" w:fill="FFFFFF"/>
      <w:spacing w:line="317" w:lineRule="exact"/>
      <w:jc w:val="both"/>
    </w:pPr>
    <w:rPr>
      <w:spacing w:val="6"/>
      <w:sz w:val="25"/>
      <w:szCs w:val="25"/>
    </w:rPr>
  </w:style>
  <w:style w:type="paragraph" w:customStyle="1" w:styleId="a0">
    <w:name w:val="Без интервала"/>
    <w:uiPriority w:val="99"/>
    <w:rsid w:val="009B338D"/>
    <w:rPr>
      <w:rFonts w:ascii="Calibri" w:hAnsi="Calibri" w:cs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713</TotalTime>
  <Pages>2</Pages>
  <Words>134</Words>
  <Characters>764</Characters>
  <Application>Microsoft Office Outlook</Application>
  <DocSecurity>0</DocSecurity>
  <Lines>0</Lines>
  <Paragraphs>0</Paragraphs>
  <ScaleCrop>false</ScaleCrop>
  <Company>Администрация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Архивный отдел </dc:title>
  <dc:subject/>
  <dc:creator>Мельников</dc:creator>
  <cp:keywords/>
  <dc:description/>
  <cp:lastModifiedBy>Секретарь</cp:lastModifiedBy>
  <cp:revision>190</cp:revision>
  <cp:lastPrinted>2019-11-21T05:26:00Z</cp:lastPrinted>
  <dcterms:created xsi:type="dcterms:W3CDTF">2012-09-17T12:35:00Z</dcterms:created>
  <dcterms:modified xsi:type="dcterms:W3CDTF">2019-11-21T05:27:00Z</dcterms:modified>
</cp:coreProperties>
</file>